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C56" w:rsidRPr="003D6A4C" w:rsidRDefault="00024C56" w:rsidP="003D6A4C">
      <w:pPr>
        <w:jc w:val="center"/>
        <w:rPr>
          <w:rFonts w:ascii="黑体" w:eastAsia="黑体" w:hAnsi="黑体"/>
          <w:sz w:val="44"/>
          <w:szCs w:val="44"/>
        </w:rPr>
      </w:pPr>
      <w:r w:rsidRPr="003D6A4C">
        <w:rPr>
          <w:rFonts w:ascii="黑体" w:eastAsia="黑体" w:hAnsi="黑体" w:hint="eastAsia"/>
          <w:sz w:val="44"/>
          <w:szCs w:val="44"/>
        </w:rPr>
        <w:t>企业补办电子口岸</w:t>
      </w:r>
      <w:r w:rsidRPr="003D6A4C">
        <w:rPr>
          <w:rFonts w:ascii="黑体" w:eastAsia="黑体" w:hAnsi="黑体"/>
          <w:sz w:val="44"/>
          <w:szCs w:val="44"/>
        </w:rPr>
        <w:t>IKEY</w:t>
      </w:r>
      <w:r w:rsidRPr="003D6A4C">
        <w:rPr>
          <w:rFonts w:ascii="黑体" w:eastAsia="黑体" w:hAnsi="黑体" w:hint="eastAsia"/>
          <w:sz w:val="44"/>
          <w:szCs w:val="44"/>
        </w:rPr>
        <w:t>卡网上办理流程</w:t>
      </w:r>
    </w:p>
    <w:p w:rsidR="00024C56" w:rsidRDefault="00024C56" w:rsidP="0028232C">
      <w:pPr>
        <w:widowControl/>
        <w:spacing w:line="450" w:lineRule="atLeas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企业</w:t>
      </w:r>
      <w:r w:rsidRPr="0028232C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补办电子口岸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 w:rsidRPr="0028232C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网上办理流程步骤如下：</w:t>
      </w:r>
    </w:p>
    <w:p w:rsidR="00024C56" w:rsidRDefault="00024C56" w:rsidP="0028232C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第一步：购买电子口岸安全产品，向电子口岸安全产品供应商购买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卡，补办几张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卡就购买几张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卡。（详见《电子口岸安全产品购买流程》）</w:t>
      </w:r>
    </w:p>
    <w:p w:rsidR="00024C56" w:rsidRDefault="00024C56" w:rsidP="0028232C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第二步：向中国电子口岸数据中心南京分中心邮箱（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nj_eport@sina.com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）发送办理补卡申请邮件。</w:t>
      </w:r>
    </w:p>
    <w:p w:rsidR="00024C56" w:rsidRDefault="00024C56" w:rsidP="002C27D6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1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．邮件标题：企业名称加补卡数量。</w:t>
      </w:r>
    </w:p>
    <w:p w:rsidR="00024C56" w:rsidRDefault="00024C56" w:rsidP="002C27D6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2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．正文内容：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 xml:space="preserve"> 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1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18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位社会信用代码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，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企业名称；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2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企业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的</w:t>
      </w:r>
      <w:bookmarkStart w:id="0" w:name="_GoBack"/>
      <w:bookmarkEnd w:id="0"/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收件地址（详细到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XXX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省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X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市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XX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区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XX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号）、收件人姓名、收件人手机号码（</w:t>
      </w:r>
      <w:r w:rsidRPr="008E39A5">
        <w:rPr>
          <w:rFonts w:hint="eastAsia"/>
          <w:sz w:val="28"/>
          <w:szCs w:val="28"/>
        </w:rPr>
        <w:t>可以随时联系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）。</w:t>
      </w:r>
    </w:p>
    <w:p w:rsidR="00024C56" w:rsidRDefault="00024C56" w:rsidP="0028232C">
      <w:pPr>
        <w:widowControl/>
        <w:spacing w:line="450" w:lineRule="atLeast"/>
        <w:jc w:val="left"/>
        <w:rPr>
          <w:rFonts w:ascii="Microsoft Yahei" w:hAnsi="Microsoft Yahei" w:cs="Arial"/>
          <w:color w:val="FF0000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3.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附件需上传：（</w:t>
      </w:r>
      <w:r w:rsidRPr="008E39A5">
        <w:rPr>
          <w:rFonts w:ascii="Microsoft Yahei" w:hAnsi="Microsoft Yahei" w:cs="Arial"/>
          <w:color w:val="333333"/>
          <w:kern w:val="0"/>
          <w:sz w:val="28"/>
          <w:szCs w:val="28"/>
        </w:rPr>
        <w:t>1</w:t>
      </w:r>
      <w:r w:rsidRPr="008E39A5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）加盖企业红章的《办理中国电子口岸业务清单》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，清单上备注补操作员姓名，需增加报关员权限的请备注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8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位报关员备案号。（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2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）购买电子口岸安全产品订单支付截图。发票开具的企业名称与《办理中国电子口岸业务清单》加盖的企业红章必须一致。（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3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）补办操作人员的身份证复印件。（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4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）加盖企业红章的《委托书》。</w:t>
      </w:r>
    </w:p>
    <w:p w:rsidR="00024C56" w:rsidRDefault="00024C56" w:rsidP="0028232C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第三步：中国电子口岸数据中心南京分中心每个工作日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16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：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00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前按序安排复核、制卡并快递到付邮寄给企业。</w:t>
      </w:r>
    </w:p>
    <w:p w:rsidR="00024C56" w:rsidRDefault="00024C56" w:rsidP="0028232C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备注：</w:t>
      </w:r>
    </w:p>
    <w:p w:rsidR="00024C56" w:rsidRPr="00186A84" w:rsidRDefault="00024C56" w:rsidP="00186A84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1.</w:t>
      </w:r>
      <w:r w:rsidRPr="002F60C2">
        <w:rPr>
          <w:rFonts w:ascii="Microsoft Yahei" w:hAnsi="Microsoft Yahei" w:cs="Arial"/>
          <w:color w:val="333333"/>
          <w:kern w:val="0"/>
          <w:sz w:val="28"/>
          <w:szCs w:val="28"/>
        </w:rPr>
        <w:t xml:space="preserve"> 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中国电子口岸数据中心南京分中心</w:t>
      </w:r>
      <w:r w:rsidRPr="00186A84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每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个工作日</w:t>
      </w:r>
      <w:r w:rsidRPr="00186A84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安排专人收单、审核、邮寄。</w:t>
      </w:r>
    </w:p>
    <w:p w:rsidR="00024C56" w:rsidRDefault="00024C56" w:rsidP="00186A84">
      <w:pPr>
        <w:widowControl/>
        <w:spacing w:line="450" w:lineRule="atLeast"/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</w:pPr>
      <w: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  <w:t>2.</w:t>
      </w:r>
      <w:r w:rsidRPr="00186A84"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友情提醒：同一企业同一身份证号</w:t>
      </w:r>
      <w:r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码</w:t>
      </w:r>
      <w:r w:rsidRPr="00186A84"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只能办理一张操作员卡。</w:t>
      </w:r>
    </w:p>
    <w:p w:rsidR="00024C56" w:rsidRPr="00186A84" w:rsidRDefault="00024C56" w:rsidP="00186A84">
      <w:pPr>
        <w:widowControl/>
        <w:spacing w:line="450" w:lineRule="atLeast"/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</w:pPr>
      <w: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  <w:t>3.IKEY</w:t>
      </w:r>
      <w:r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卡初始密码为</w:t>
      </w:r>
      <w: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  <w:t>8</w:t>
      </w:r>
      <w:r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个“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”"/>
        </w:smartTagPr>
        <w:r>
          <w:rPr>
            <w:rFonts w:ascii="Microsoft Yahei" w:hAnsi="Microsoft Yahei" w:cs="Helvetica"/>
            <w:b/>
            <w:bCs/>
            <w:color w:val="FF0000"/>
            <w:kern w:val="0"/>
            <w:sz w:val="28"/>
            <w:szCs w:val="28"/>
          </w:rPr>
          <w:t>8</w:t>
        </w:r>
        <w:r>
          <w:rPr>
            <w:rFonts w:ascii="Microsoft Yahei" w:hAnsi="Microsoft Yahei" w:cs="Helvetica" w:hint="eastAsia"/>
            <w:b/>
            <w:bCs/>
            <w:color w:val="FF0000"/>
            <w:kern w:val="0"/>
            <w:sz w:val="28"/>
            <w:szCs w:val="28"/>
          </w:rPr>
          <w:t>”</w:t>
        </w:r>
      </w:smartTag>
      <w:r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，有效期自办理之日起十年。</w:t>
      </w:r>
    </w:p>
    <w:p w:rsidR="00024C56" w:rsidRPr="00D44DE3" w:rsidRDefault="00024C56"/>
    <w:sectPr w:rsidR="00024C56" w:rsidRPr="00D44DE3" w:rsidSect="002C7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C56" w:rsidRDefault="00024C56" w:rsidP="005A792B">
      <w:r>
        <w:separator/>
      </w:r>
    </w:p>
  </w:endnote>
  <w:endnote w:type="continuationSeparator" w:id="1">
    <w:p w:rsidR="00024C56" w:rsidRDefault="00024C56" w:rsidP="005A7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C56" w:rsidRDefault="00024C56" w:rsidP="005A792B">
      <w:r>
        <w:separator/>
      </w:r>
    </w:p>
  </w:footnote>
  <w:footnote w:type="continuationSeparator" w:id="1">
    <w:p w:rsidR="00024C56" w:rsidRDefault="00024C56" w:rsidP="005A79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07B3D"/>
    <w:multiLevelType w:val="multilevel"/>
    <w:tmpl w:val="6A2C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6C71AF"/>
    <w:multiLevelType w:val="hybridMultilevel"/>
    <w:tmpl w:val="FF2CC6EC"/>
    <w:lvl w:ilvl="0" w:tplc="6E44C966">
      <w:start w:val="1"/>
      <w:numFmt w:val="decimal"/>
      <w:lvlText w:val="%1．"/>
      <w:lvlJc w:val="left"/>
      <w:pPr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54A"/>
    <w:rsid w:val="00004E48"/>
    <w:rsid w:val="00021A6E"/>
    <w:rsid w:val="00024C56"/>
    <w:rsid w:val="00057D29"/>
    <w:rsid w:val="001261E2"/>
    <w:rsid w:val="00127C1A"/>
    <w:rsid w:val="0017285E"/>
    <w:rsid w:val="00186A84"/>
    <w:rsid w:val="001C469D"/>
    <w:rsid w:val="00262267"/>
    <w:rsid w:val="0028232C"/>
    <w:rsid w:val="002C27D6"/>
    <w:rsid w:val="002C7C3B"/>
    <w:rsid w:val="002F60C2"/>
    <w:rsid w:val="00336D1A"/>
    <w:rsid w:val="003D6A4C"/>
    <w:rsid w:val="003F1452"/>
    <w:rsid w:val="0043228B"/>
    <w:rsid w:val="004459D1"/>
    <w:rsid w:val="00481ECB"/>
    <w:rsid w:val="004D001F"/>
    <w:rsid w:val="0059668F"/>
    <w:rsid w:val="005A792B"/>
    <w:rsid w:val="005A7ED2"/>
    <w:rsid w:val="005C56C2"/>
    <w:rsid w:val="005D1675"/>
    <w:rsid w:val="005E784C"/>
    <w:rsid w:val="00641195"/>
    <w:rsid w:val="00653AA2"/>
    <w:rsid w:val="006E577E"/>
    <w:rsid w:val="007112C6"/>
    <w:rsid w:val="00717117"/>
    <w:rsid w:val="007B2980"/>
    <w:rsid w:val="007C6B84"/>
    <w:rsid w:val="00832885"/>
    <w:rsid w:val="00847C2C"/>
    <w:rsid w:val="008E39A5"/>
    <w:rsid w:val="009A6BEC"/>
    <w:rsid w:val="00A665F8"/>
    <w:rsid w:val="00A9601E"/>
    <w:rsid w:val="00AF5CEA"/>
    <w:rsid w:val="00B3050F"/>
    <w:rsid w:val="00B312AF"/>
    <w:rsid w:val="00B35836"/>
    <w:rsid w:val="00B463B5"/>
    <w:rsid w:val="00B528D4"/>
    <w:rsid w:val="00BF1A64"/>
    <w:rsid w:val="00C2454A"/>
    <w:rsid w:val="00C92F26"/>
    <w:rsid w:val="00C95538"/>
    <w:rsid w:val="00CF152B"/>
    <w:rsid w:val="00D317DD"/>
    <w:rsid w:val="00D44DE3"/>
    <w:rsid w:val="00D52748"/>
    <w:rsid w:val="00D67B6E"/>
    <w:rsid w:val="00D749D8"/>
    <w:rsid w:val="00DE0A53"/>
    <w:rsid w:val="00EC5F4F"/>
    <w:rsid w:val="00EF45F9"/>
    <w:rsid w:val="00F32962"/>
    <w:rsid w:val="00FE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32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7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792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A7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A792B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28232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7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2</Pages>
  <Words>86</Words>
  <Characters>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 meng</dc:creator>
  <cp:keywords/>
  <dc:description/>
  <cp:lastModifiedBy>caomeixia</cp:lastModifiedBy>
  <cp:revision>30</cp:revision>
  <dcterms:created xsi:type="dcterms:W3CDTF">2020-01-29T02:50:00Z</dcterms:created>
  <dcterms:modified xsi:type="dcterms:W3CDTF">2020-06-11T06:51:00Z</dcterms:modified>
</cp:coreProperties>
</file>